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87" w:rsidRPr="0086269C" w:rsidRDefault="00ED3987" w:rsidP="00121CDE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86269C">
        <w:rPr>
          <w:rFonts w:ascii="Arial" w:hAnsi="Arial" w:cs="Arial"/>
          <w:b/>
          <w:sz w:val="36"/>
          <w:szCs w:val="36"/>
        </w:rPr>
        <w:t>CUMHURİYET İLKÖĞRETİM OKULU 2/D SINIFI</w:t>
      </w:r>
    </w:p>
    <w:p w:rsidR="00ED3987" w:rsidRPr="0086269C" w:rsidRDefault="00ED3987" w:rsidP="00121CDE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86269C">
        <w:rPr>
          <w:rFonts w:ascii="Arial" w:hAnsi="Arial" w:cs="Arial"/>
          <w:b/>
          <w:sz w:val="36"/>
          <w:szCs w:val="36"/>
        </w:rPr>
        <w:t>BASAMAK DEĞERİNİ ÖĞRENİYORUM KONUSU</w:t>
      </w:r>
    </w:p>
    <w:p w:rsidR="00ED3987" w:rsidRDefault="00ED3987" w:rsidP="00121CDE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86269C">
        <w:rPr>
          <w:rFonts w:ascii="Arial" w:hAnsi="Arial" w:cs="Arial"/>
          <w:b/>
          <w:sz w:val="36"/>
          <w:szCs w:val="36"/>
        </w:rPr>
        <w:t>MATEMATİK ÇALIŞMA SAYFASI</w:t>
      </w:r>
    </w:p>
    <w:p w:rsidR="00ED3987" w:rsidRDefault="00ED3987" w:rsidP="00121CDE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p w:rsidR="00ED3987" w:rsidRPr="00F6704E" w:rsidRDefault="00ED3987" w:rsidP="00121CDE">
      <w:pPr>
        <w:pStyle w:val="NoSpacing"/>
        <w:jc w:val="both"/>
        <w:rPr>
          <w:rFonts w:ascii="Comic Sans MS" w:hAnsi="Comic Sans MS" w:cs="Arial"/>
          <w:sz w:val="24"/>
          <w:szCs w:val="24"/>
        </w:rPr>
      </w:pPr>
      <w:r w:rsidRPr="00F6704E">
        <w:rPr>
          <w:rFonts w:ascii="Comic Sans MS" w:hAnsi="Comic Sans MS" w:cs="Arial"/>
          <w:b/>
        </w:rPr>
        <w:t>1-)</w:t>
      </w:r>
      <w:r w:rsidRPr="00F6704E">
        <w:rPr>
          <w:rFonts w:ascii="Comic Sans MS" w:hAnsi="Comic Sans MS" w:cs="Arial"/>
          <w:b/>
          <w:sz w:val="36"/>
          <w:szCs w:val="36"/>
        </w:rPr>
        <w:t xml:space="preserve"> </w:t>
      </w:r>
      <w:r w:rsidRPr="00F6704E">
        <w:rPr>
          <w:rFonts w:ascii="Comic Sans MS" w:hAnsi="Comic Sans MS" w:cs="Arial"/>
          <w:sz w:val="24"/>
          <w:szCs w:val="24"/>
        </w:rPr>
        <w:t>Aşağıdaki doğal sayıların basamak adlarını ve basamak değerlerini yazınız.</w:t>
      </w:r>
    </w:p>
    <w:p w:rsidR="00ED3987" w:rsidRDefault="00ED3987" w:rsidP="00121CDE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</w:p>
    <w:p w:rsidR="00ED3987" w:rsidRDefault="00ED3987" w:rsidP="00121CD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1 4 </w:t>
      </w:r>
    </w:p>
    <w:p w:rsidR="00ED3987" w:rsidRDefault="00ED3987" w:rsidP="00121CDE">
      <w:pPr>
        <w:pStyle w:val="NoSpacing"/>
        <w:rPr>
          <w:rFonts w:ascii="Times New Roman" w:hAnsi="Times New Roman"/>
          <w:u w:val="single"/>
        </w:rPr>
      </w:pPr>
      <w:r>
        <w:rPr>
          <w:noProof/>
          <w:lang w:eastAsia="tr-TR"/>
        </w:rPr>
        <w:pict>
          <v:group id="_x0000_s1026" style="position:absolute;margin-left:2.35pt;margin-top:.55pt;width:46pt;height:46.35pt;z-index:251657728" coordorigin="767,8960" coordsize="920,840">
            <v:group id="_x0000_s1027" style="position:absolute;left:924;top:8960;width:763;height:421" coordorigin="924,7187" coordsize="763,249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8" type="#_x0000_t32" style="position:absolute;left:924;top:7436;width:763;height:0" o:connectortype="straight">
                <v:stroke endarrow="block"/>
              </v:shape>
              <v:shape id="_x0000_s1029" type="#_x0000_t32" style="position:absolute;left:924;top:7187;width:0;height:249" o:connectortype="straight"/>
            </v:group>
            <v:group id="_x0000_s1030" style="position:absolute;left:767;top:8960;width:920;height:840" coordorigin="924,7187" coordsize="763,249">
              <v:shape id="_x0000_s1031" type="#_x0000_t32" style="position:absolute;left:924;top:7436;width:763;height:0" o:connectortype="straight">
                <v:stroke endarrow="block"/>
              </v:shape>
              <v:shape id="_x0000_s1032" type="#_x0000_t32" style="position:absolute;left:924;top:7187;width:0;height:249" o:connectortype="straight"/>
            </v:group>
          </v:group>
        </w:pict>
      </w:r>
      <w:r>
        <w:rPr>
          <w:rFonts w:ascii="Times New Roman" w:hAnsi="Times New Roman"/>
        </w:rPr>
        <w:t xml:space="preserve">                            </w:t>
      </w:r>
      <w:r>
        <w:rPr>
          <w:rFonts w:ascii="Times New Roman" w:hAnsi="Times New Roman"/>
          <w:u w:val="single"/>
        </w:rPr>
        <w:t>Basamak Adı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            </w:t>
      </w:r>
      <w:r w:rsidRPr="00003820">
        <w:rPr>
          <w:rFonts w:ascii="Times New Roman" w:hAnsi="Times New Roman"/>
          <w:u w:val="single"/>
        </w:rPr>
        <w:t>Bas</w:t>
      </w:r>
      <w:r>
        <w:rPr>
          <w:rFonts w:ascii="Times New Roman" w:hAnsi="Times New Roman"/>
          <w:u w:val="single"/>
        </w:rPr>
        <w:t>a</w:t>
      </w:r>
      <w:r w:rsidRPr="00003820">
        <w:rPr>
          <w:rFonts w:ascii="Times New Roman" w:hAnsi="Times New Roman"/>
          <w:u w:val="single"/>
        </w:rPr>
        <w:t>mak Değeri</w:t>
      </w:r>
      <w:r>
        <w:rPr>
          <w:rFonts w:ascii="Times New Roman" w:hAnsi="Times New Roman"/>
          <w:u w:val="single"/>
        </w:rPr>
        <w:t xml:space="preserve"> </w:t>
      </w:r>
      <w:r w:rsidRPr="00FD4C5D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</w:t>
      </w:r>
      <w:r w:rsidRPr="00FD4C5D"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u w:val="single"/>
        </w:rPr>
        <w:t xml:space="preserve"> </w:t>
      </w:r>
    </w:p>
    <w:p w:rsidR="00ED3987" w:rsidRDefault="00ED3987" w:rsidP="00121CDE">
      <w:pPr>
        <w:pStyle w:val="NoSpacing"/>
        <w:rPr>
          <w:rFonts w:ascii="Times New Roman" w:hAnsi="Times New Roman"/>
        </w:rPr>
      </w:pPr>
    </w:p>
    <w:p w:rsidR="00ED3987" w:rsidRDefault="00ED3987" w:rsidP="00121CDE">
      <w:pPr>
        <w:pStyle w:val="NoSpacing"/>
        <w:rPr>
          <w:rFonts w:ascii="Times New Roman" w:hAnsi="Times New Roman"/>
          <w:sz w:val="16"/>
          <w:szCs w:val="16"/>
        </w:rPr>
      </w:pPr>
      <w:r w:rsidRPr="00D45AB1">
        <w:rPr>
          <w:rFonts w:ascii="Times New Roman" w:hAnsi="Times New Roman"/>
        </w:rPr>
        <w:t xml:space="preserve">                    </w:t>
      </w:r>
      <w:r>
        <w:rPr>
          <w:rFonts w:ascii="Times New Roman" w:hAnsi="Times New Roman"/>
        </w:rPr>
        <w:t xml:space="preserve"> </w:t>
      </w:r>
      <w:r w:rsidRPr="00D45AB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…………………………..……..                  ……….                 </w:t>
      </w:r>
    </w:p>
    <w:p w:rsidR="00ED3987" w:rsidRDefault="00ED3987" w:rsidP="00121CDE">
      <w:pPr>
        <w:pStyle w:val="NoSpacing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ab/>
        <w:t xml:space="preserve"> </w:t>
      </w:r>
    </w:p>
    <w:p w:rsidR="00ED3987" w:rsidRDefault="00ED3987" w:rsidP="00121CD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…………………………..……..                  ……….</w:t>
      </w:r>
    </w:p>
    <w:p w:rsidR="00ED3987" w:rsidRDefault="00ED3987" w:rsidP="00121CDE">
      <w:pPr>
        <w:pStyle w:val="NoSpacing"/>
        <w:rPr>
          <w:rFonts w:ascii="Hand writing Mutlu" w:hAnsi="Hand writing Mutlu"/>
        </w:rPr>
      </w:pPr>
    </w:p>
    <w:p w:rsidR="00ED3987" w:rsidRDefault="00ED3987" w:rsidP="00121CD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7 9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ED3987" w:rsidRDefault="00ED3987" w:rsidP="00121CDE">
      <w:pPr>
        <w:pStyle w:val="NoSpacing"/>
        <w:rPr>
          <w:rFonts w:ascii="Times New Roman" w:hAnsi="Times New Roman"/>
          <w:u w:val="single"/>
        </w:rPr>
      </w:pPr>
      <w:r>
        <w:rPr>
          <w:noProof/>
          <w:lang w:eastAsia="tr-TR"/>
        </w:rPr>
        <w:pict>
          <v:group id="_x0000_s1033" style="position:absolute;margin-left:2.35pt;margin-top:.55pt;width:46pt;height:46.35pt;z-index:251653632" coordorigin="767,8960" coordsize="920,840">
            <v:group id="_x0000_s1034" style="position:absolute;left:924;top:8960;width:763;height:421" coordorigin="924,7187" coordsize="763,249">
              <v:shape id="_x0000_s1035" type="#_x0000_t32" style="position:absolute;left:924;top:7436;width:763;height:0" o:connectortype="straight">
                <v:stroke endarrow="block"/>
              </v:shape>
              <v:shape id="_x0000_s1036" type="#_x0000_t32" style="position:absolute;left:924;top:7187;width:0;height:249" o:connectortype="straight"/>
            </v:group>
            <v:group id="_x0000_s1037" style="position:absolute;left:767;top:8960;width:920;height:840" coordorigin="924,7187" coordsize="763,249">
              <v:shape id="_x0000_s1038" type="#_x0000_t32" style="position:absolute;left:924;top:7436;width:763;height:0" o:connectortype="straight">
                <v:stroke endarrow="block"/>
              </v:shape>
              <v:shape id="_x0000_s1039" type="#_x0000_t32" style="position:absolute;left:924;top:7187;width:0;height:249" o:connectortype="straight"/>
            </v:group>
          </v:group>
        </w:pict>
      </w:r>
      <w:r>
        <w:rPr>
          <w:rFonts w:ascii="Times New Roman" w:hAnsi="Times New Roman"/>
        </w:rPr>
        <w:t xml:space="preserve">                            </w:t>
      </w:r>
      <w:r>
        <w:rPr>
          <w:rFonts w:ascii="Times New Roman" w:hAnsi="Times New Roman"/>
          <w:u w:val="single"/>
        </w:rPr>
        <w:t>Basamak Adı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            </w:t>
      </w:r>
      <w:r w:rsidRPr="00003820">
        <w:rPr>
          <w:rFonts w:ascii="Times New Roman" w:hAnsi="Times New Roman"/>
          <w:u w:val="single"/>
        </w:rPr>
        <w:t>Bas</w:t>
      </w:r>
      <w:r>
        <w:rPr>
          <w:rFonts w:ascii="Times New Roman" w:hAnsi="Times New Roman"/>
          <w:u w:val="single"/>
        </w:rPr>
        <w:t>a</w:t>
      </w:r>
      <w:r w:rsidRPr="00003820">
        <w:rPr>
          <w:rFonts w:ascii="Times New Roman" w:hAnsi="Times New Roman"/>
          <w:u w:val="single"/>
        </w:rPr>
        <w:t>mak Değeri</w:t>
      </w:r>
      <w:r>
        <w:rPr>
          <w:rFonts w:ascii="Times New Roman" w:hAnsi="Times New Roman"/>
          <w:u w:val="single"/>
        </w:rPr>
        <w:t xml:space="preserve"> </w:t>
      </w:r>
      <w:r w:rsidRPr="00FD4C5D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</w:t>
      </w:r>
      <w:r w:rsidRPr="00FD4C5D"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u w:val="single"/>
        </w:rPr>
        <w:t xml:space="preserve"> </w:t>
      </w:r>
    </w:p>
    <w:p w:rsidR="00ED3987" w:rsidRDefault="00ED3987" w:rsidP="00121CDE">
      <w:pPr>
        <w:pStyle w:val="NoSpacing"/>
        <w:rPr>
          <w:rFonts w:ascii="Times New Roman" w:hAnsi="Times New Roman"/>
        </w:rPr>
      </w:pPr>
    </w:p>
    <w:p w:rsidR="00ED3987" w:rsidRDefault="00ED3987" w:rsidP="00121CDE">
      <w:pPr>
        <w:pStyle w:val="NoSpacing"/>
        <w:rPr>
          <w:rFonts w:ascii="Times New Roman" w:hAnsi="Times New Roman"/>
          <w:sz w:val="16"/>
          <w:szCs w:val="16"/>
        </w:rPr>
      </w:pPr>
      <w:r w:rsidRPr="00D45AB1">
        <w:rPr>
          <w:rFonts w:ascii="Times New Roman" w:hAnsi="Times New Roman"/>
        </w:rPr>
        <w:t xml:space="preserve">                    </w:t>
      </w:r>
      <w:r>
        <w:rPr>
          <w:rFonts w:ascii="Times New Roman" w:hAnsi="Times New Roman"/>
        </w:rPr>
        <w:t xml:space="preserve"> </w:t>
      </w:r>
      <w:r w:rsidRPr="00D45AB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…………………………..……..                  ……….                 </w:t>
      </w:r>
    </w:p>
    <w:p w:rsidR="00ED3987" w:rsidRDefault="00ED3987" w:rsidP="00121CDE">
      <w:pPr>
        <w:pStyle w:val="NoSpacing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ab/>
        <w:t xml:space="preserve"> </w:t>
      </w:r>
    </w:p>
    <w:p w:rsidR="00ED3987" w:rsidRDefault="00ED3987" w:rsidP="00121CD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…………………………..……..                  ……….</w:t>
      </w:r>
    </w:p>
    <w:p w:rsidR="00ED3987" w:rsidRDefault="00ED3987" w:rsidP="00121CDE">
      <w:pPr>
        <w:pStyle w:val="NoSpacing"/>
        <w:rPr>
          <w:rFonts w:ascii="Hand writing Mutlu" w:hAnsi="Hand writing Mutlu"/>
        </w:rPr>
      </w:pPr>
    </w:p>
    <w:p w:rsidR="00ED3987" w:rsidRDefault="00ED3987" w:rsidP="00121CD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4 1 </w:t>
      </w:r>
    </w:p>
    <w:p w:rsidR="00ED3987" w:rsidRDefault="00ED3987" w:rsidP="00121CDE">
      <w:pPr>
        <w:pStyle w:val="NoSpacing"/>
        <w:rPr>
          <w:rFonts w:ascii="Times New Roman" w:hAnsi="Times New Roman"/>
          <w:u w:val="single"/>
        </w:rPr>
      </w:pPr>
      <w:r>
        <w:rPr>
          <w:noProof/>
          <w:lang w:eastAsia="tr-TR"/>
        </w:rPr>
        <w:pict>
          <v:group id="_x0000_s1040" style="position:absolute;margin-left:2.35pt;margin-top:.55pt;width:46pt;height:46.35pt;z-index:251654656" coordorigin="767,8960" coordsize="920,840">
            <v:group id="_x0000_s1041" style="position:absolute;left:924;top:8960;width:763;height:421" coordorigin="924,7187" coordsize="763,249">
              <v:shape id="_x0000_s1042" type="#_x0000_t32" style="position:absolute;left:924;top:7436;width:763;height:0" o:connectortype="straight">
                <v:stroke endarrow="block"/>
              </v:shape>
              <v:shape id="_x0000_s1043" type="#_x0000_t32" style="position:absolute;left:924;top:7187;width:0;height:249" o:connectortype="straight"/>
            </v:group>
            <v:group id="_x0000_s1044" style="position:absolute;left:767;top:8960;width:920;height:840" coordorigin="924,7187" coordsize="763,249">
              <v:shape id="_x0000_s1045" type="#_x0000_t32" style="position:absolute;left:924;top:7436;width:763;height:0" o:connectortype="straight">
                <v:stroke endarrow="block"/>
              </v:shape>
              <v:shape id="_x0000_s1046" type="#_x0000_t32" style="position:absolute;left:924;top:7187;width:0;height:249" o:connectortype="straight"/>
            </v:group>
          </v:group>
        </w:pict>
      </w:r>
      <w:r>
        <w:rPr>
          <w:rFonts w:ascii="Times New Roman" w:hAnsi="Times New Roman"/>
        </w:rPr>
        <w:t xml:space="preserve">                            </w:t>
      </w:r>
      <w:r>
        <w:rPr>
          <w:rFonts w:ascii="Times New Roman" w:hAnsi="Times New Roman"/>
          <w:u w:val="single"/>
        </w:rPr>
        <w:t>Basamak Adı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            </w:t>
      </w:r>
      <w:r w:rsidRPr="00003820">
        <w:rPr>
          <w:rFonts w:ascii="Times New Roman" w:hAnsi="Times New Roman"/>
          <w:u w:val="single"/>
        </w:rPr>
        <w:t>Bas</w:t>
      </w:r>
      <w:r>
        <w:rPr>
          <w:rFonts w:ascii="Times New Roman" w:hAnsi="Times New Roman"/>
          <w:u w:val="single"/>
        </w:rPr>
        <w:t>a</w:t>
      </w:r>
      <w:r w:rsidRPr="00003820">
        <w:rPr>
          <w:rFonts w:ascii="Times New Roman" w:hAnsi="Times New Roman"/>
          <w:u w:val="single"/>
        </w:rPr>
        <w:t>mak Değeri</w:t>
      </w:r>
      <w:r>
        <w:rPr>
          <w:rFonts w:ascii="Times New Roman" w:hAnsi="Times New Roman"/>
          <w:u w:val="single"/>
        </w:rPr>
        <w:t xml:space="preserve"> </w:t>
      </w:r>
      <w:r w:rsidRPr="00FD4C5D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</w:t>
      </w:r>
      <w:r w:rsidRPr="00FD4C5D"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u w:val="single"/>
        </w:rPr>
        <w:t xml:space="preserve">            </w:t>
      </w:r>
    </w:p>
    <w:p w:rsidR="00ED3987" w:rsidRDefault="00ED3987" w:rsidP="00121CDE">
      <w:pPr>
        <w:pStyle w:val="NoSpacing"/>
        <w:rPr>
          <w:rFonts w:ascii="Times New Roman" w:hAnsi="Times New Roman"/>
        </w:rPr>
      </w:pPr>
    </w:p>
    <w:p w:rsidR="00ED3987" w:rsidRDefault="00ED3987" w:rsidP="00121CDE">
      <w:pPr>
        <w:pStyle w:val="NoSpacing"/>
        <w:rPr>
          <w:rFonts w:ascii="Times New Roman" w:hAnsi="Times New Roman"/>
          <w:sz w:val="16"/>
          <w:szCs w:val="16"/>
        </w:rPr>
      </w:pPr>
      <w:r w:rsidRPr="00D45AB1">
        <w:rPr>
          <w:rFonts w:ascii="Times New Roman" w:hAnsi="Times New Roman"/>
        </w:rPr>
        <w:t xml:space="preserve">                    </w:t>
      </w:r>
      <w:r>
        <w:rPr>
          <w:rFonts w:ascii="Times New Roman" w:hAnsi="Times New Roman"/>
        </w:rPr>
        <w:t xml:space="preserve"> </w:t>
      </w:r>
      <w:r w:rsidRPr="00D45AB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…………………………..……..                  ……….                 </w:t>
      </w:r>
    </w:p>
    <w:p w:rsidR="00ED3987" w:rsidRDefault="00ED3987" w:rsidP="00121CDE">
      <w:pPr>
        <w:pStyle w:val="NoSpacing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ab/>
        <w:t xml:space="preserve"> </w:t>
      </w:r>
    </w:p>
    <w:p w:rsidR="00ED3987" w:rsidRDefault="00ED3987" w:rsidP="00121CD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…………………………..……..                  ……….</w:t>
      </w:r>
    </w:p>
    <w:p w:rsidR="00ED3987" w:rsidRDefault="00ED3987" w:rsidP="00121CDE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</w:p>
    <w:p w:rsidR="00ED3987" w:rsidRDefault="00ED3987" w:rsidP="00121CDE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</w:p>
    <w:p w:rsidR="00ED3987" w:rsidRDefault="00ED3987" w:rsidP="00121CD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9 0 </w:t>
      </w:r>
    </w:p>
    <w:p w:rsidR="00ED3987" w:rsidRDefault="00ED3987" w:rsidP="00121CDE">
      <w:pPr>
        <w:pStyle w:val="NoSpacing"/>
        <w:rPr>
          <w:rFonts w:ascii="Times New Roman" w:hAnsi="Times New Roman"/>
          <w:u w:val="single"/>
        </w:rPr>
      </w:pPr>
      <w:r>
        <w:rPr>
          <w:noProof/>
          <w:lang w:eastAsia="tr-TR"/>
        </w:rPr>
        <w:pict>
          <v:group id="_x0000_s1047" style="position:absolute;margin-left:2.35pt;margin-top:.55pt;width:46pt;height:46.35pt;z-index:251655680" coordorigin="767,8960" coordsize="920,840">
            <v:group id="_x0000_s1048" style="position:absolute;left:924;top:8960;width:763;height:421" coordorigin="924,7187" coordsize="763,249">
              <v:shape id="_x0000_s1049" type="#_x0000_t32" style="position:absolute;left:924;top:7436;width:763;height:0" o:connectortype="straight">
                <v:stroke endarrow="block"/>
              </v:shape>
              <v:shape id="_x0000_s1050" type="#_x0000_t32" style="position:absolute;left:924;top:7187;width:0;height:249" o:connectortype="straight"/>
            </v:group>
            <v:group id="_x0000_s1051" style="position:absolute;left:767;top:8960;width:920;height:840" coordorigin="924,7187" coordsize="763,249">
              <v:shape id="_x0000_s1052" type="#_x0000_t32" style="position:absolute;left:924;top:7436;width:763;height:0" o:connectortype="straight">
                <v:stroke endarrow="block"/>
              </v:shape>
              <v:shape id="_x0000_s1053" type="#_x0000_t32" style="position:absolute;left:924;top:7187;width:0;height:249" o:connectortype="straight"/>
            </v:group>
          </v:group>
        </w:pict>
      </w:r>
      <w:r>
        <w:rPr>
          <w:rFonts w:ascii="Times New Roman" w:hAnsi="Times New Roman"/>
        </w:rPr>
        <w:t xml:space="preserve">                            </w:t>
      </w:r>
      <w:r>
        <w:rPr>
          <w:rFonts w:ascii="Times New Roman" w:hAnsi="Times New Roman"/>
          <w:u w:val="single"/>
        </w:rPr>
        <w:t>Basamak Adı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            </w:t>
      </w:r>
      <w:r w:rsidRPr="00003820">
        <w:rPr>
          <w:rFonts w:ascii="Times New Roman" w:hAnsi="Times New Roman"/>
          <w:u w:val="single"/>
        </w:rPr>
        <w:t>Bas</w:t>
      </w:r>
      <w:r>
        <w:rPr>
          <w:rFonts w:ascii="Times New Roman" w:hAnsi="Times New Roman"/>
          <w:u w:val="single"/>
        </w:rPr>
        <w:t>a</w:t>
      </w:r>
      <w:r w:rsidRPr="00003820">
        <w:rPr>
          <w:rFonts w:ascii="Times New Roman" w:hAnsi="Times New Roman"/>
          <w:u w:val="single"/>
        </w:rPr>
        <w:t>mak Değeri</w:t>
      </w:r>
      <w:r>
        <w:rPr>
          <w:rFonts w:ascii="Times New Roman" w:hAnsi="Times New Roman"/>
          <w:u w:val="single"/>
        </w:rPr>
        <w:t xml:space="preserve"> </w:t>
      </w:r>
      <w:r w:rsidRPr="00FD4C5D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</w:t>
      </w:r>
      <w:r w:rsidRPr="00FD4C5D"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u w:val="single"/>
        </w:rPr>
        <w:t xml:space="preserve"> </w:t>
      </w:r>
    </w:p>
    <w:p w:rsidR="00ED3987" w:rsidRDefault="00ED3987" w:rsidP="00121CDE">
      <w:pPr>
        <w:pStyle w:val="NoSpacing"/>
        <w:rPr>
          <w:rFonts w:ascii="Times New Roman" w:hAnsi="Times New Roman"/>
        </w:rPr>
      </w:pPr>
    </w:p>
    <w:p w:rsidR="00ED3987" w:rsidRDefault="00ED3987" w:rsidP="00121CDE">
      <w:pPr>
        <w:pStyle w:val="NoSpacing"/>
        <w:rPr>
          <w:rFonts w:ascii="Times New Roman" w:hAnsi="Times New Roman"/>
          <w:sz w:val="16"/>
          <w:szCs w:val="16"/>
        </w:rPr>
      </w:pPr>
      <w:r w:rsidRPr="00D45AB1">
        <w:rPr>
          <w:rFonts w:ascii="Times New Roman" w:hAnsi="Times New Roman"/>
        </w:rPr>
        <w:t xml:space="preserve">                    </w:t>
      </w:r>
      <w:r>
        <w:rPr>
          <w:rFonts w:ascii="Times New Roman" w:hAnsi="Times New Roman"/>
        </w:rPr>
        <w:t xml:space="preserve"> </w:t>
      </w:r>
      <w:r w:rsidRPr="00D45AB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…………………………..……..                  ……….                 </w:t>
      </w:r>
    </w:p>
    <w:p w:rsidR="00ED3987" w:rsidRDefault="00ED3987" w:rsidP="00121CDE">
      <w:pPr>
        <w:pStyle w:val="NoSpacing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ab/>
        <w:t xml:space="preserve"> </w:t>
      </w:r>
    </w:p>
    <w:p w:rsidR="00ED3987" w:rsidRDefault="00ED3987" w:rsidP="00121CD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…………………………..……..                  ……….</w:t>
      </w:r>
    </w:p>
    <w:p w:rsidR="00ED3987" w:rsidRDefault="00ED3987" w:rsidP="00121CDE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</w:p>
    <w:p w:rsidR="00ED3987" w:rsidRDefault="00ED3987" w:rsidP="00121CDE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</w:p>
    <w:p w:rsidR="00ED3987" w:rsidRDefault="00ED3987" w:rsidP="00121CD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6 7 </w:t>
      </w:r>
    </w:p>
    <w:p w:rsidR="00ED3987" w:rsidRDefault="00ED3987" w:rsidP="00121CDE">
      <w:pPr>
        <w:pStyle w:val="NoSpacing"/>
        <w:rPr>
          <w:rFonts w:ascii="Times New Roman" w:hAnsi="Times New Roman"/>
          <w:u w:val="single"/>
        </w:rPr>
      </w:pPr>
      <w:r>
        <w:rPr>
          <w:noProof/>
          <w:lang w:eastAsia="tr-TR"/>
        </w:rPr>
        <w:pict>
          <v:group id="_x0000_s1054" style="position:absolute;margin-left:2.35pt;margin-top:.55pt;width:46pt;height:46.35pt;z-index:251656704" coordorigin="767,8960" coordsize="920,840">
            <v:group id="_x0000_s1055" style="position:absolute;left:924;top:8960;width:763;height:421" coordorigin="924,7187" coordsize="763,249">
              <v:shape id="_x0000_s1056" type="#_x0000_t32" style="position:absolute;left:924;top:7436;width:763;height:0" o:connectortype="straight">
                <v:stroke endarrow="block"/>
              </v:shape>
              <v:shape id="_x0000_s1057" type="#_x0000_t32" style="position:absolute;left:924;top:7187;width:0;height:249" o:connectortype="straight"/>
            </v:group>
            <v:group id="_x0000_s1058" style="position:absolute;left:767;top:8960;width:920;height:840" coordorigin="924,7187" coordsize="763,249">
              <v:shape id="_x0000_s1059" type="#_x0000_t32" style="position:absolute;left:924;top:7436;width:763;height:0" o:connectortype="straight">
                <v:stroke endarrow="block"/>
              </v:shape>
              <v:shape id="_x0000_s1060" type="#_x0000_t32" style="position:absolute;left:924;top:7187;width:0;height:249" o:connectortype="straight"/>
            </v:group>
          </v:group>
        </w:pict>
      </w:r>
      <w:r>
        <w:rPr>
          <w:rFonts w:ascii="Times New Roman" w:hAnsi="Times New Roman"/>
        </w:rPr>
        <w:t xml:space="preserve">                            </w:t>
      </w:r>
      <w:r>
        <w:rPr>
          <w:rFonts w:ascii="Times New Roman" w:hAnsi="Times New Roman"/>
          <w:u w:val="single"/>
        </w:rPr>
        <w:t>Basamak Adı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            </w:t>
      </w:r>
      <w:r w:rsidRPr="00003820">
        <w:rPr>
          <w:rFonts w:ascii="Times New Roman" w:hAnsi="Times New Roman"/>
          <w:u w:val="single"/>
        </w:rPr>
        <w:t>Bas</w:t>
      </w:r>
      <w:r>
        <w:rPr>
          <w:rFonts w:ascii="Times New Roman" w:hAnsi="Times New Roman"/>
          <w:u w:val="single"/>
        </w:rPr>
        <w:t>a</w:t>
      </w:r>
      <w:r w:rsidRPr="00003820">
        <w:rPr>
          <w:rFonts w:ascii="Times New Roman" w:hAnsi="Times New Roman"/>
          <w:u w:val="single"/>
        </w:rPr>
        <w:t>mak Değeri</w:t>
      </w:r>
      <w:r>
        <w:rPr>
          <w:rFonts w:ascii="Times New Roman" w:hAnsi="Times New Roman"/>
          <w:u w:val="single"/>
        </w:rPr>
        <w:t xml:space="preserve"> </w:t>
      </w:r>
      <w:r w:rsidRPr="00FD4C5D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</w:t>
      </w:r>
      <w:r w:rsidRPr="00FD4C5D"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u w:val="single"/>
        </w:rPr>
        <w:t xml:space="preserve"> </w:t>
      </w:r>
    </w:p>
    <w:p w:rsidR="00ED3987" w:rsidRDefault="00ED3987" w:rsidP="00121CDE">
      <w:pPr>
        <w:pStyle w:val="NoSpacing"/>
        <w:rPr>
          <w:rFonts w:ascii="Times New Roman" w:hAnsi="Times New Roman"/>
        </w:rPr>
      </w:pPr>
    </w:p>
    <w:p w:rsidR="00ED3987" w:rsidRDefault="00ED3987" w:rsidP="00121CDE">
      <w:pPr>
        <w:pStyle w:val="NoSpacing"/>
        <w:rPr>
          <w:rFonts w:ascii="Times New Roman" w:hAnsi="Times New Roman"/>
          <w:sz w:val="16"/>
          <w:szCs w:val="16"/>
        </w:rPr>
      </w:pPr>
      <w:r w:rsidRPr="00D45AB1">
        <w:rPr>
          <w:rFonts w:ascii="Times New Roman" w:hAnsi="Times New Roman"/>
        </w:rPr>
        <w:t xml:space="preserve">                    </w:t>
      </w:r>
      <w:r>
        <w:rPr>
          <w:rFonts w:ascii="Times New Roman" w:hAnsi="Times New Roman"/>
        </w:rPr>
        <w:t xml:space="preserve"> </w:t>
      </w:r>
      <w:r w:rsidRPr="00D45AB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…………………………..……..                  ……….                 </w:t>
      </w:r>
    </w:p>
    <w:p w:rsidR="00ED3987" w:rsidRDefault="00ED3987" w:rsidP="00121CDE">
      <w:pPr>
        <w:pStyle w:val="NoSpacing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ab/>
        <w:t xml:space="preserve">           </w:t>
      </w:r>
    </w:p>
    <w:p w:rsidR="00ED3987" w:rsidRDefault="00ED3987" w:rsidP="00121CDE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 xml:space="preserve">                              …………………………..……..                  ……….</w:t>
      </w:r>
    </w:p>
    <w:p w:rsidR="00ED3987" w:rsidRDefault="00ED3987" w:rsidP="00121CDE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</w:p>
    <w:p w:rsidR="00ED3987" w:rsidRDefault="00ED3987" w:rsidP="00F6704E">
      <w:pPr>
        <w:rPr>
          <w:rFonts w:ascii="Comic Sans MS" w:hAnsi="Comic Sans MS"/>
        </w:rPr>
      </w:pPr>
      <w:r>
        <w:rPr>
          <w:rFonts w:ascii="Arial" w:hAnsi="Arial" w:cs="Arial"/>
          <w:b/>
        </w:rPr>
        <w:t xml:space="preserve">2-) </w:t>
      </w:r>
      <w:r>
        <w:rPr>
          <w:rFonts w:ascii="Comic Sans MS" w:hAnsi="Comic Sans MS"/>
        </w:rPr>
        <w:t>Birler basamağında 2, onlar basamağında 5 olan sayı hangisidir?</w:t>
      </w:r>
    </w:p>
    <w:p w:rsidR="00ED3987" w:rsidRDefault="00ED3987" w:rsidP="00121CDE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16.5pt;margin-top:6.85pt;width:45pt;height:18pt;z-index:251658752">
            <v:textbox>
              <w:txbxContent>
                <w:p w:rsidR="00ED3987" w:rsidRDefault="00ED3987" w:rsidP="00F6704E"/>
              </w:txbxContent>
            </v:textbox>
          </v:shape>
        </w:pict>
      </w:r>
    </w:p>
    <w:p w:rsidR="00ED3987" w:rsidRDefault="00ED3987" w:rsidP="00121CDE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</w:p>
    <w:p w:rsidR="00ED3987" w:rsidRDefault="00ED3987" w:rsidP="00121CDE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</w:p>
    <w:p w:rsidR="00ED3987" w:rsidRDefault="00ED3987" w:rsidP="00121CDE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3-) </w:t>
      </w:r>
      <w:r w:rsidRPr="00F6704E">
        <w:rPr>
          <w:rFonts w:ascii="Comic Sans MS" w:hAnsi="Comic Sans MS"/>
          <w:sz w:val="24"/>
          <w:szCs w:val="24"/>
        </w:rPr>
        <w:t xml:space="preserve">Onlar basamağında </w:t>
      </w:r>
      <w:r>
        <w:rPr>
          <w:rFonts w:ascii="Comic Sans MS" w:hAnsi="Comic Sans MS"/>
          <w:sz w:val="24"/>
          <w:szCs w:val="24"/>
        </w:rPr>
        <w:t>8, birle</w:t>
      </w:r>
      <w:r w:rsidRPr="00F6704E">
        <w:rPr>
          <w:rFonts w:ascii="Comic Sans MS" w:hAnsi="Comic Sans MS"/>
          <w:sz w:val="24"/>
          <w:szCs w:val="24"/>
        </w:rPr>
        <w:t>r basamağın</w:t>
      </w:r>
      <w:r>
        <w:rPr>
          <w:rFonts w:ascii="Comic Sans MS" w:hAnsi="Comic Sans MS"/>
          <w:sz w:val="24"/>
          <w:szCs w:val="24"/>
        </w:rPr>
        <w:t>da 3</w:t>
      </w:r>
      <w:r w:rsidRPr="00F6704E">
        <w:rPr>
          <w:rFonts w:ascii="Comic Sans MS" w:hAnsi="Comic Sans MS"/>
          <w:sz w:val="24"/>
          <w:szCs w:val="24"/>
        </w:rPr>
        <w:t xml:space="preserve"> olan sayı hangisidir?</w:t>
      </w:r>
    </w:p>
    <w:p w:rsidR="00ED3987" w:rsidRDefault="00ED3987" w:rsidP="00121CDE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62" type="#_x0000_t202" style="position:absolute;left:0;text-align:left;margin-left:16.5pt;margin-top:5.05pt;width:45pt;height:18pt;z-index:251659776">
            <v:textbox>
              <w:txbxContent>
                <w:p w:rsidR="00ED3987" w:rsidRDefault="00ED3987" w:rsidP="00F6704E"/>
              </w:txbxContent>
            </v:textbox>
          </v:shape>
        </w:pict>
      </w:r>
    </w:p>
    <w:p w:rsidR="00ED3987" w:rsidRDefault="00ED3987" w:rsidP="00121CDE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ED3987" w:rsidRDefault="00ED3987" w:rsidP="00121CDE">
      <w:pPr>
        <w:pStyle w:val="NoSpacing"/>
        <w:jc w:val="both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63" type="#_x0000_t202" style="position:absolute;left:0;text-align:left;margin-left:16.5pt;margin-top:23.35pt;width:45pt;height:18pt;z-index:251660800">
            <v:textbox>
              <w:txbxContent>
                <w:p w:rsidR="00ED3987" w:rsidRDefault="00ED3987" w:rsidP="00F6704E"/>
              </w:txbxContent>
            </v:textbox>
          </v:shape>
        </w:pict>
      </w:r>
      <w:r w:rsidRPr="00F6704E">
        <w:rPr>
          <w:rFonts w:ascii="Arial" w:hAnsi="Arial" w:cs="Arial"/>
          <w:b/>
          <w:sz w:val="24"/>
          <w:szCs w:val="24"/>
        </w:rPr>
        <w:t>4-)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6704E">
        <w:rPr>
          <w:rFonts w:ascii="Comic Sans MS" w:hAnsi="Comic Sans MS"/>
          <w:sz w:val="24"/>
          <w:szCs w:val="24"/>
        </w:rPr>
        <w:t xml:space="preserve">Birler basamağında </w:t>
      </w:r>
      <w:r>
        <w:rPr>
          <w:rFonts w:ascii="Comic Sans MS" w:hAnsi="Comic Sans MS"/>
          <w:sz w:val="24"/>
          <w:szCs w:val="24"/>
        </w:rPr>
        <w:t>0</w:t>
      </w:r>
      <w:r w:rsidRPr="00F6704E">
        <w:rPr>
          <w:rFonts w:ascii="Comic Sans MS" w:hAnsi="Comic Sans MS"/>
          <w:sz w:val="24"/>
          <w:szCs w:val="24"/>
        </w:rPr>
        <w:t>, onlar basamağın</w:t>
      </w:r>
      <w:r>
        <w:rPr>
          <w:rFonts w:ascii="Comic Sans MS" w:hAnsi="Comic Sans MS"/>
          <w:sz w:val="24"/>
          <w:szCs w:val="24"/>
        </w:rPr>
        <w:t>da 3</w:t>
      </w:r>
      <w:r w:rsidRPr="00F6704E">
        <w:rPr>
          <w:rFonts w:ascii="Comic Sans MS" w:hAnsi="Comic Sans MS"/>
          <w:sz w:val="24"/>
          <w:szCs w:val="24"/>
        </w:rPr>
        <w:t xml:space="preserve"> olan sayı hangisidir?</w:t>
      </w:r>
    </w:p>
    <w:p w:rsidR="00ED3987" w:rsidRDefault="00ED3987" w:rsidP="00121CDE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ED3987" w:rsidRDefault="00ED3987" w:rsidP="00121CDE">
      <w:pPr>
        <w:pStyle w:val="NoSpacing"/>
        <w:jc w:val="both"/>
        <w:rPr>
          <w:rFonts w:ascii="Comic Sans MS" w:hAnsi="Comic Sans MS"/>
          <w:sz w:val="24"/>
          <w:szCs w:val="24"/>
        </w:rPr>
      </w:pPr>
    </w:p>
    <w:p w:rsidR="00ED3987" w:rsidRDefault="00ED3987" w:rsidP="00F6704E">
      <w:pPr>
        <w:rPr>
          <w:rFonts w:ascii="Comic Sans MS" w:hAnsi="Comic Sans MS"/>
        </w:rPr>
      </w:pPr>
      <w:r w:rsidRPr="00F6704E">
        <w:rPr>
          <w:rFonts w:ascii="Arial" w:hAnsi="Arial" w:cs="Arial"/>
          <w:b/>
        </w:rPr>
        <w:t>5-)</w:t>
      </w:r>
      <w:r>
        <w:rPr>
          <w:rFonts w:ascii="Arial" w:hAnsi="Arial" w:cs="Arial"/>
          <w:b/>
        </w:rPr>
        <w:t xml:space="preserve"> </w:t>
      </w:r>
      <w:r>
        <w:rPr>
          <w:rFonts w:ascii="Comic Sans MS" w:hAnsi="Comic Sans MS"/>
        </w:rPr>
        <w:t>27 sayısında “</w:t>
      </w:r>
      <w:smartTag w:uri="urn:schemas-microsoft-com:office:smarttags" w:element="metricconverter">
        <w:smartTagPr>
          <w:attr w:name="ProductID" w:val="2”"/>
        </w:smartTagPr>
        <w:r>
          <w:rPr>
            <w:rFonts w:ascii="Comic Sans MS" w:hAnsi="Comic Sans MS"/>
          </w:rPr>
          <w:t>2”</w:t>
        </w:r>
      </w:smartTag>
      <w:r>
        <w:rPr>
          <w:rFonts w:ascii="Comic Sans MS" w:hAnsi="Comic Sans MS"/>
        </w:rPr>
        <w:t xml:space="preserve"> sayısının bulunduğu basamağın adı nedir?</w:t>
      </w:r>
    </w:p>
    <w:p w:rsidR="00ED3987" w:rsidRDefault="00ED3987" w:rsidP="00F6704E">
      <w:pPr>
        <w:rPr>
          <w:rFonts w:ascii="Comic Sans MS" w:hAnsi="Comic Sans MS"/>
        </w:rPr>
      </w:pPr>
      <w:r>
        <w:rPr>
          <w:noProof/>
        </w:rPr>
        <w:pict>
          <v:shape id="_x0000_s1064" type="#_x0000_t202" style="position:absolute;margin-left:16.5pt;margin-top:6.75pt;width:256.35pt;height:29.7pt;z-index:251661824">
            <v:textbox>
              <w:txbxContent>
                <w:p w:rsidR="00ED3987" w:rsidRDefault="00ED3987" w:rsidP="00F6704E">
                  <w:hyperlink r:id="rId5" w:history="1">
                    <w:r w:rsidRPr="00AD319F">
                      <w:rPr>
                        <w:rStyle w:val="Hyperlink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ED3987" w:rsidRPr="00F6704E" w:rsidRDefault="00ED3987" w:rsidP="00F6704E">
      <w:pPr>
        <w:ind w:left="7080" w:firstLine="708"/>
        <w:rPr>
          <w:rFonts w:ascii="Monotype Corsiva" w:hAnsi="Monotype Corsiva"/>
          <w:sz w:val="32"/>
          <w:szCs w:val="32"/>
        </w:rPr>
      </w:pPr>
      <w:r w:rsidRPr="00F6704E">
        <w:rPr>
          <w:rFonts w:ascii="Monotype Corsiva" w:hAnsi="Monotype Corsiva"/>
          <w:sz w:val="32"/>
          <w:szCs w:val="32"/>
        </w:rPr>
        <w:t>Bahadır BOZKURT</w:t>
      </w:r>
    </w:p>
    <w:p w:rsidR="00ED3987" w:rsidRPr="00F6704E" w:rsidRDefault="00ED3987" w:rsidP="00F6704E">
      <w:pPr>
        <w:pStyle w:val="NoSpacing"/>
        <w:rPr>
          <w:rFonts w:ascii="Monotype Corsiva" w:hAnsi="Monotype Corsiva"/>
          <w:sz w:val="32"/>
          <w:szCs w:val="32"/>
        </w:rPr>
      </w:pP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</w:r>
      <w:r w:rsidRPr="00F6704E">
        <w:rPr>
          <w:rFonts w:ascii="Monotype Corsiva" w:hAnsi="Monotype Corsiva"/>
          <w:sz w:val="32"/>
          <w:szCs w:val="32"/>
        </w:rPr>
        <w:tab/>
        <w:t>2/D Sınıf Öğretmeni</w:t>
      </w:r>
    </w:p>
    <w:p w:rsidR="00ED3987" w:rsidRPr="00F6704E" w:rsidRDefault="00ED3987" w:rsidP="00F6704E">
      <w:pPr>
        <w:rPr>
          <w:rFonts w:ascii="Monotype Corsiva" w:hAnsi="Monotype Corsiva"/>
        </w:rPr>
      </w:pPr>
    </w:p>
    <w:sectPr w:rsidR="00ED3987" w:rsidRPr="00F6704E" w:rsidSect="00AD0A64">
      <w:pgSz w:w="11906" w:h="16838"/>
      <w:pgMar w:top="709" w:right="707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70E0F"/>
    <w:multiLevelType w:val="hybridMultilevel"/>
    <w:tmpl w:val="8A7E80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CC4567"/>
    <w:multiLevelType w:val="hybridMultilevel"/>
    <w:tmpl w:val="FE466D7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A82195"/>
    <w:multiLevelType w:val="hybridMultilevel"/>
    <w:tmpl w:val="45FEAD2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8877076"/>
    <w:multiLevelType w:val="hybridMultilevel"/>
    <w:tmpl w:val="007CF0A2"/>
    <w:lvl w:ilvl="0" w:tplc="20CE05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70278CD"/>
    <w:multiLevelType w:val="hybridMultilevel"/>
    <w:tmpl w:val="4508AE3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4536BF"/>
    <w:multiLevelType w:val="hybridMultilevel"/>
    <w:tmpl w:val="9C249E2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269C"/>
    <w:rsid w:val="00003820"/>
    <w:rsid w:val="00121CDE"/>
    <w:rsid w:val="0074659F"/>
    <w:rsid w:val="0086269C"/>
    <w:rsid w:val="00AD0A64"/>
    <w:rsid w:val="00AD319F"/>
    <w:rsid w:val="00CC0086"/>
    <w:rsid w:val="00D26486"/>
    <w:rsid w:val="00D45AB1"/>
    <w:rsid w:val="00DA5067"/>
    <w:rsid w:val="00ED3987"/>
    <w:rsid w:val="00F04133"/>
    <w:rsid w:val="00F6704E"/>
    <w:rsid w:val="00FD4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04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6269C"/>
    <w:rPr>
      <w:lang w:eastAsia="en-US"/>
    </w:rPr>
  </w:style>
  <w:style w:type="character" w:styleId="Hyperlink">
    <w:name w:val="Hyperlink"/>
    <w:basedOn w:val="DefaultParagraphFont"/>
    <w:uiPriority w:val="99"/>
    <w:rsid w:val="00D2648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</Pages>
  <Words>350</Words>
  <Characters>2000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BAHADIR</dc:creator>
  <cp:keywords/>
  <dc:description/>
  <cp:lastModifiedBy>edanur</cp:lastModifiedBy>
  <cp:revision>3</cp:revision>
  <dcterms:created xsi:type="dcterms:W3CDTF">2010-10-11T20:09:00Z</dcterms:created>
  <dcterms:modified xsi:type="dcterms:W3CDTF">2010-11-17T18:15:00Z</dcterms:modified>
</cp:coreProperties>
</file>